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464" w:rsidRDefault="00232464" w:rsidP="002324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Alan WARWYK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232464" w:rsidRDefault="00232464" w:rsidP="002324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Boston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Lincolnshire.</w:t>
      </w:r>
    </w:p>
    <w:p w:rsidR="00232464" w:rsidRDefault="00232464" w:rsidP="002324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2464" w:rsidRDefault="00232464" w:rsidP="002324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2464" w:rsidRDefault="00232464" w:rsidP="002324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Boston into lands</w:t>
      </w:r>
    </w:p>
    <w:p w:rsidR="00232464" w:rsidRDefault="00232464" w:rsidP="002324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32464" w:rsidRDefault="00232464" w:rsidP="002324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B014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21-67)</w:t>
      </w:r>
    </w:p>
    <w:p w:rsidR="00232464" w:rsidRDefault="00232464" w:rsidP="002324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2464" w:rsidRDefault="00232464" w:rsidP="002324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32464" w:rsidRDefault="00232464" w:rsidP="002324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October 2015</w:t>
      </w:r>
    </w:p>
    <w:sectPr w:rsidR="00DD5B8A" w:rsidRPr="002324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464" w:rsidRDefault="00232464" w:rsidP="00564E3C">
      <w:pPr>
        <w:spacing w:after="0" w:line="240" w:lineRule="auto"/>
      </w:pPr>
      <w:r>
        <w:separator/>
      </w:r>
    </w:p>
  </w:endnote>
  <w:endnote w:type="continuationSeparator" w:id="0">
    <w:p w:rsidR="00232464" w:rsidRDefault="0023246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32464">
      <w:rPr>
        <w:rFonts w:ascii="Times New Roman" w:hAnsi="Times New Roman" w:cs="Times New Roman"/>
        <w:noProof/>
        <w:sz w:val="24"/>
        <w:szCs w:val="24"/>
      </w:rPr>
      <w:t>22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464" w:rsidRDefault="00232464" w:rsidP="00564E3C">
      <w:pPr>
        <w:spacing w:after="0" w:line="240" w:lineRule="auto"/>
      </w:pPr>
      <w:r>
        <w:separator/>
      </w:r>
    </w:p>
  </w:footnote>
  <w:footnote w:type="continuationSeparator" w:id="0">
    <w:p w:rsidR="00232464" w:rsidRDefault="0023246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464"/>
    <w:rsid w:val="00232464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A6F1A"/>
  <w15:chartTrackingRefBased/>
  <w15:docId w15:val="{35F329FD-65F1-4818-B1C0-514D704EA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324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2015-10-22T19:36:00Z</dcterms:created>
  <dcterms:modified xsi:type="dcterms:W3CDTF">2015-10-22T19:37:00Z</dcterms:modified>
</cp:coreProperties>
</file>